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05551" w14:textId="77777777" w:rsidR="00AF4E22" w:rsidRPr="00481937" w:rsidRDefault="00AF4E22" w:rsidP="00AF4E22">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Henry de MELTON</w:t>
      </w:r>
      <w:r>
        <w:rPr>
          <w:rFonts w:ascii="Times New Roman" w:hAnsi="Times New Roman" w:cs="Times New Roman"/>
          <w:sz w:val="24"/>
          <w:szCs w:val="24"/>
        </w:rPr>
        <w:t xml:space="preserve">       (fl.1404)</w:t>
      </w:r>
    </w:p>
    <w:p w14:paraId="5585C05E" w14:textId="77777777" w:rsidR="00AF4E22" w:rsidRDefault="00AF4E22" w:rsidP="00AF4E22">
      <w:pPr>
        <w:pStyle w:val="NoSpacing"/>
        <w:ind w:left="1440" w:hanging="1440"/>
        <w:rPr>
          <w:rFonts w:ascii="Times New Roman" w:hAnsi="Times New Roman" w:cs="Times New Roman"/>
          <w:sz w:val="24"/>
          <w:szCs w:val="24"/>
        </w:rPr>
      </w:pPr>
    </w:p>
    <w:p w14:paraId="0731BBFB" w14:textId="77777777" w:rsidR="00AF4E22" w:rsidRDefault="00AF4E22" w:rsidP="00AF4E22">
      <w:pPr>
        <w:pStyle w:val="NoSpacing"/>
        <w:ind w:left="1440" w:hanging="1440"/>
        <w:rPr>
          <w:rFonts w:ascii="Times New Roman" w:hAnsi="Times New Roman" w:cs="Times New Roman"/>
          <w:sz w:val="24"/>
          <w:szCs w:val="24"/>
        </w:rPr>
      </w:pPr>
    </w:p>
    <w:p w14:paraId="1A0539E4" w14:textId="77777777" w:rsidR="00AF4E22" w:rsidRDefault="00AF4E22" w:rsidP="00AF4E22">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558AB206" w14:textId="77777777" w:rsidR="00AF4E22" w:rsidRDefault="00AF4E22" w:rsidP="00AF4E2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cities, boroughs and towns and from all secular lords and lay persons having</w:t>
      </w:r>
    </w:p>
    <w:p w14:paraId="44DC73FC" w14:textId="0EF194FD" w:rsidR="00AF4E22" w:rsidRDefault="00AF4E22" w:rsidP="00AF4E22">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West Riding of Yorkshire but not York, except ecclesiastical persons, the two fifteenths and two tenths granted to the King at the last Parliament.   (C.F.R. 1399-1405 p.286)</w:t>
      </w:r>
    </w:p>
    <w:p w14:paraId="0555BB42" w14:textId="77777777" w:rsidR="00CC4AD3" w:rsidRDefault="00CC4AD3" w:rsidP="00CC4AD3">
      <w:pPr>
        <w:pStyle w:val="NoSpacing"/>
        <w:rPr>
          <w:rFonts w:ascii="Times New Roman" w:hAnsi="Times New Roman" w:cs="Times New Roman"/>
          <w:sz w:val="24"/>
          <w:szCs w:val="24"/>
        </w:rPr>
      </w:pPr>
      <w:r>
        <w:rPr>
          <w:rFonts w:ascii="Times New Roman" w:hAnsi="Times New Roman" w:cs="Times New Roman"/>
          <w:sz w:val="24"/>
          <w:szCs w:val="24"/>
        </w:rPr>
        <w:t>23 Dec.1406</w:t>
      </w:r>
      <w:r>
        <w:rPr>
          <w:rFonts w:ascii="Times New Roman" w:hAnsi="Times New Roman" w:cs="Times New Roman"/>
          <w:sz w:val="24"/>
          <w:szCs w:val="24"/>
        </w:rPr>
        <w:tab/>
        <w:t>He was one of those who were commissioned to levy and collect from all cities,</w:t>
      </w:r>
    </w:p>
    <w:p w14:paraId="44FD779E" w14:textId="77777777" w:rsidR="00CC4AD3" w:rsidRDefault="00CC4AD3" w:rsidP="00CC4AD3">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boroughs and towns and from all secular lords of towns and other persons in</w:t>
      </w:r>
    </w:p>
    <w:p w14:paraId="4AE2BB6B" w14:textId="77777777" w:rsidR="00CC4AD3" w:rsidRDefault="00CC4AD3" w:rsidP="00CC4AD3">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the West Riding of Yorkshire, the taxes of a fifteenth and a tenth.</w:t>
      </w:r>
    </w:p>
    <w:p w14:paraId="64ED795C" w14:textId="42949EBD" w:rsidR="00CC4AD3" w:rsidRDefault="00CC4AD3" w:rsidP="00CC4AD3">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1405-13 p.64)</w:t>
      </w:r>
    </w:p>
    <w:p w14:paraId="585A6249" w14:textId="77777777" w:rsidR="00AF4E22" w:rsidRDefault="00AF4E22" w:rsidP="00AF4E22">
      <w:pPr>
        <w:pStyle w:val="NoSpacing"/>
        <w:ind w:left="1440" w:hanging="1440"/>
        <w:rPr>
          <w:rFonts w:ascii="Times New Roman" w:hAnsi="Times New Roman" w:cs="Times New Roman"/>
          <w:sz w:val="24"/>
          <w:szCs w:val="24"/>
        </w:rPr>
      </w:pPr>
    </w:p>
    <w:p w14:paraId="1E797F43" w14:textId="77777777" w:rsidR="00AF4E22" w:rsidRDefault="00AF4E22" w:rsidP="00AF4E22">
      <w:pPr>
        <w:pStyle w:val="NoSpacing"/>
        <w:ind w:left="1440" w:hanging="1440"/>
        <w:rPr>
          <w:rFonts w:ascii="Times New Roman" w:hAnsi="Times New Roman" w:cs="Times New Roman"/>
          <w:sz w:val="24"/>
          <w:szCs w:val="24"/>
        </w:rPr>
      </w:pPr>
    </w:p>
    <w:p w14:paraId="3613E0AB" w14:textId="5A9A7EA4" w:rsidR="00AF4E22" w:rsidRDefault="00AF4E22" w:rsidP="00AF4E22">
      <w:pPr>
        <w:pStyle w:val="NoSpacing"/>
        <w:ind w:left="1440" w:hanging="1440"/>
        <w:rPr>
          <w:rFonts w:ascii="Times New Roman" w:hAnsi="Times New Roman" w:cs="Times New Roman"/>
          <w:sz w:val="24"/>
          <w:szCs w:val="24"/>
        </w:rPr>
      </w:pPr>
      <w:r>
        <w:rPr>
          <w:rFonts w:ascii="Times New Roman" w:hAnsi="Times New Roman" w:cs="Times New Roman"/>
          <w:sz w:val="24"/>
          <w:szCs w:val="24"/>
        </w:rPr>
        <w:t>16 July 2021</w:t>
      </w:r>
    </w:p>
    <w:p w14:paraId="73F94C71" w14:textId="42D98365" w:rsidR="00CC4AD3" w:rsidRDefault="00CC4AD3" w:rsidP="00AF4E22">
      <w:pPr>
        <w:pStyle w:val="NoSpacing"/>
        <w:ind w:left="1440" w:hanging="1440"/>
        <w:rPr>
          <w:rFonts w:ascii="Times New Roman" w:hAnsi="Times New Roman" w:cs="Times New Roman"/>
          <w:sz w:val="24"/>
          <w:szCs w:val="24"/>
        </w:rPr>
      </w:pPr>
      <w:r>
        <w:rPr>
          <w:rFonts w:ascii="Times New Roman" w:hAnsi="Times New Roman" w:cs="Times New Roman"/>
          <w:sz w:val="24"/>
          <w:szCs w:val="24"/>
        </w:rPr>
        <w:t xml:space="preserve">  3 October 2022</w:t>
      </w:r>
    </w:p>
    <w:p w14:paraId="38EC80A1"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46CB" w14:textId="77777777" w:rsidR="00AF4E22" w:rsidRDefault="00AF4E22" w:rsidP="009139A6">
      <w:r>
        <w:separator/>
      </w:r>
    </w:p>
  </w:endnote>
  <w:endnote w:type="continuationSeparator" w:id="0">
    <w:p w14:paraId="78DA46F4" w14:textId="77777777" w:rsidR="00AF4E22" w:rsidRDefault="00AF4E22"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7DE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044A8"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6D68A"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F8052" w14:textId="77777777" w:rsidR="00AF4E22" w:rsidRDefault="00AF4E22" w:rsidP="009139A6">
      <w:r>
        <w:separator/>
      </w:r>
    </w:p>
  </w:footnote>
  <w:footnote w:type="continuationSeparator" w:id="0">
    <w:p w14:paraId="31F8B415" w14:textId="77777777" w:rsidR="00AF4E22" w:rsidRDefault="00AF4E22"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16CF"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6C9E"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6E6D"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E22"/>
    <w:rsid w:val="000666E0"/>
    <w:rsid w:val="002510B7"/>
    <w:rsid w:val="005C130B"/>
    <w:rsid w:val="00826F5C"/>
    <w:rsid w:val="009139A6"/>
    <w:rsid w:val="009448BB"/>
    <w:rsid w:val="00A3176C"/>
    <w:rsid w:val="00AE65F8"/>
    <w:rsid w:val="00AF4E22"/>
    <w:rsid w:val="00BA00AB"/>
    <w:rsid w:val="00CB4ED9"/>
    <w:rsid w:val="00CC4AD3"/>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F1A1"/>
  <w15:chartTrackingRefBased/>
  <w15:docId w15:val="{368AAD6D-0E1E-4354-8760-954BA6F3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0</TotalTime>
  <Pages>1</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2021-08-09T06:44:00Z</dcterms:created>
  <dcterms:modified xsi:type="dcterms:W3CDTF">2022-10-03T09:13:00Z</dcterms:modified>
</cp:coreProperties>
</file>